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7147F" w14:textId="27169B95" w:rsidR="00297742" w:rsidRDefault="00032A6F" w:rsidP="00297742">
      <w:pPr>
        <w:pStyle w:val="Ref-Lvl1"/>
        <w:numPr>
          <w:ilvl w:val="0"/>
          <w:numId w:val="0"/>
        </w:numPr>
      </w:pPr>
      <w:r>
        <w:t>Bidder Information Form</w:t>
      </w:r>
    </w:p>
    <w:p w14:paraId="716A46DE" w14:textId="69F93489" w:rsidR="00297742" w:rsidRDefault="00297742" w:rsidP="00297742">
      <w:pPr>
        <w:pStyle w:val="NoSpacing"/>
      </w:pPr>
      <w:r w:rsidRPr="000C5F9C">
        <w:rPr>
          <w:b/>
          <w:color w:val="005190"/>
        </w:rPr>
        <w:t xml:space="preserve">Tender </w:t>
      </w:r>
      <w:proofErr w:type="gramStart"/>
      <w:r w:rsidRPr="000C5F9C">
        <w:rPr>
          <w:b/>
          <w:color w:val="005190"/>
        </w:rPr>
        <w:t>For:</w:t>
      </w:r>
      <w:r>
        <w:t xml:space="preserve"> </w:t>
      </w:r>
      <w:r>
        <w:tab/>
      </w:r>
      <w:r>
        <w:tab/>
      </w:r>
      <w:r w:rsidR="00E8694F" w:rsidRPr="00E8694F">
        <w:t>Ultrafast</w:t>
      </w:r>
      <w:proofErr w:type="gramEnd"/>
      <w:r w:rsidR="00E8694F" w:rsidRPr="00E8694F">
        <w:t xml:space="preserve"> laser for Multi Photon Imaging</w:t>
      </w:r>
    </w:p>
    <w:p w14:paraId="152DA0DF" w14:textId="77A24726" w:rsidR="00297742" w:rsidRDefault="00297742" w:rsidP="00297742">
      <w:r w:rsidRPr="000C5F9C">
        <w:rPr>
          <w:b/>
          <w:color w:val="005190"/>
        </w:rPr>
        <w:t>Tender Ref number</w:t>
      </w:r>
      <w:r w:rsidRPr="00E8694F">
        <w:rPr>
          <w:b/>
          <w:color w:val="005190"/>
        </w:rPr>
        <w:t>:</w:t>
      </w:r>
      <w:r w:rsidRPr="00E8694F">
        <w:t xml:space="preserve"> </w:t>
      </w:r>
      <w:r w:rsidRPr="00E8694F">
        <w:tab/>
      </w:r>
      <w:r w:rsidR="00E8694F" w:rsidRPr="00E8694F">
        <w:t>1321</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4996D2E5" w14:textId="1536A280"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085148B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E8694F">
      <w:rPr>
        <w:b/>
        <w:noProof/>
        <w:color w:val="7F7F7F" w:themeColor="text1" w:themeTint="80"/>
        <w:sz w:val="14"/>
        <w:szCs w:val="16"/>
      </w:rPr>
      <w:t>9</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E8694F">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694F"/>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32146">
      <w:bodyDiv w:val="1"/>
      <w:marLeft w:val="0"/>
      <w:marRight w:val="0"/>
      <w:marTop w:val="0"/>
      <w:marBottom w:val="0"/>
      <w:divBdr>
        <w:top w:val="none" w:sz="0" w:space="0" w:color="auto"/>
        <w:left w:val="none" w:sz="0" w:space="0" w:color="auto"/>
        <w:bottom w:val="none" w:sz="0" w:space="0" w:color="auto"/>
        <w:right w:val="none" w:sz="0" w:space="0" w:color="auto"/>
      </w:divBdr>
    </w:div>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5ED6DC-2498-4CAC-83D3-88F660440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9CD8706A</Template>
  <TotalTime>103</TotalTime>
  <Pages>9</Pages>
  <Words>1448</Words>
  <Characters>8256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5</cp:revision>
  <cp:lastPrinted>2014-05-01T16:29:00Z</cp:lastPrinted>
  <dcterms:created xsi:type="dcterms:W3CDTF">2018-08-01T13:39:00Z</dcterms:created>
  <dcterms:modified xsi:type="dcterms:W3CDTF">2019-06-28T10:37:00Z</dcterms:modified>
</cp:coreProperties>
</file>